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B58C0" w14:textId="77777777" w:rsidR="00E21FF2" w:rsidRDefault="005C3467" w:rsidP="00E21FF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NOBYS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 w:rsidR="00E21FF2">
        <w:rPr>
          <w:rFonts w:eastAsia="Times New Roman" w:cs="Times New Roman"/>
          <w:szCs w:val="24"/>
        </w:rPr>
        <w:t>(</w:t>
      </w:r>
      <w:proofErr w:type="gramEnd"/>
      <w:r w:rsidR="00E21FF2">
        <w:rPr>
          <w:rFonts w:eastAsia="Times New Roman" w:cs="Times New Roman"/>
          <w:szCs w:val="24"/>
        </w:rPr>
        <w:t>fl.1499)</w:t>
      </w:r>
    </w:p>
    <w:p w14:paraId="3A48C718" w14:textId="77777777" w:rsidR="00E21FF2" w:rsidRDefault="00E21FF2" w:rsidP="00E21FF2">
      <w:pPr>
        <w:pStyle w:val="NoSpacing"/>
        <w:rPr>
          <w:rFonts w:eastAsia="Times New Roman" w:cs="Times New Roman"/>
          <w:szCs w:val="24"/>
        </w:rPr>
      </w:pPr>
    </w:p>
    <w:p w14:paraId="150ABB9D" w14:textId="77777777" w:rsidR="00E21FF2" w:rsidRDefault="00E21FF2" w:rsidP="00E21FF2">
      <w:pPr>
        <w:pStyle w:val="NoSpacing"/>
        <w:rPr>
          <w:rFonts w:eastAsia="Times New Roman" w:cs="Times New Roman"/>
          <w:szCs w:val="24"/>
        </w:rPr>
      </w:pPr>
    </w:p>
    <w:p w14:paraId="57CC2BFB" w14:textId="77777777" w:rsidR="00E21FF2" w:rsidRDefault="00E21FF2" w:rsidP="00E21FF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16 Apr.1499</w:t>
      </w:r>
      <w:r>
        <w:rPr>
          <w:rFonts w:eastAsia="Times New Roman" w:cs="Times New Roman"/>
          <w:szCs w:val="24"/>
        </w:rPr>
        <w:tab/>
        <w:t xml:space="preserve">He held land in </w:t>
      </w:r>
      <w:proofErr w:type="spellStart"/>
      <w:r>
        <w:rPr>
          <w:rFonts w:eastAsia="Times New Roman" w:cs="Times New Roman"/>
          <w:szCs w:val="24"/>
        </w:rPr>
        <w:t>Caston</w:t>
      </w:r>
      <w:proofErr w:type="spellEnd"/>
      <w:r>
        <w:rPr>
          <w:rFonts w:eastAsia="Times New Roman" w:cs="Times New Roman"/>
          <w:szCs w:val="24"/>
        </w:rPr>
        <w:t>, Norfolk, on this date.</w:t>
      </w:r>
    </w:p>
    <w:p w14:paraId="4EC033FE" w14:textId="77777777" w:rsidR="00E21FF2" w:rsidRDefault="00E21FF2" w:rsidP="00E21FF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E97821F" w14:textId="77777777" w:rsidR="00E21FF2" w:rsidRDefault="00E21FF2" w:rsidP="00E21FF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ed. Christopher Harper-Bill, pub. </w:t>
      </w:r>
      <w:proofErr w:type="gramStart"/>
      <w:r>
        <w:rPr>
          <w:rFonts w:eastAsia="Times New Roman" w:cs="Times New Roman"/>
          <w:szCs w:val="24"/>
        </w:rPr>
        <w:t>Canterbury  and</w:t>
      </w:r>
      <w:proofErr w:type="gramEnd"/>
      <w:r>
        <w:rPr>
          <w:rFonts w:eastAsia="Times New Roman" w:cs="Times New Roman"/>
          <w:szCs w:val="24"/>
        </w:rPr>
        <w:t xml:space="preserve"> York Society 2000, p.44)</w:t>
      </w:r>
    </w:p>
    <w:p w14:paraId="5567B9D9" w14:textId="77777777" w:rsidR="00E21FF2" w:rsidRDefault="00E21FF2" w:rsidP="00E21FF2">
      <w:pPr>
        <w:pStyle w:val="NoSpacing"/>
        <w:rPr>
          <w:rFonts w:eastAsia="Times New Roman" w:cs="Times New Roman"/>
          <w:szCs w:val="24"/>
        </w:rPr>
      </w:pPr>
    </w:p>
    <w:p w14:paraId="0751AAD4" w14:textId="77777777" w:rsidR="00E21FF2" w:rsidRDefault="00E21FF2" w:rsidP="00E21FF2">
      <w:pPr>
        <w:pStyle w:val="NoSpacing"/>
        <w:rPr>
          <w:rFonts w:eastAsia="Times New Roman" w:cs="Times New Roman"/>
          <w:szCs w:val="24"/>
        </w:rPr>
      </w:pPr>
    </w:p>
    <w:p w14:paraId="63133731" w14:textId="77777777" w:rsidR="00E21FF2" w:rsidRDefault="00E21FF2" w:rsidP="00E21FF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May 2023</w:t>
      </w:r>
    </w:p>
    <w:p w14:paraId="032C4366" w14:textId="73394B22" w:rsidR="005C3467" w:rsidRPr="005C3467" w:rsidRDefault="005C3467" w:rsidP="005C3467">
      <w:pPr>
        <w:pStyle w:val="NoSpacing"/>
        <w:rPr>
          <w:rFonts w:eastAsia="Times New Roman" w:cs="Times New Roman"/>
          <w:szCs w:val="24"/>
        </w:rPr>
      </w:pPr>
    </w:p>
    <w:p w14:paraId="193D3298" w14:textId="499B80DF" w:rsidR="005C3467" w:rsidRDefault="005C3467" w:rsidP="005C3467">
      <w:pPr>
        <w:pStyle w:val="NoSpacing"/>
        <w:tabs>
          <w:tab w:val="left" w:pos="720"/>
          <w:tab w:val="left" w:pos="1440"/>
          <w:tab w:val="left" w:pos="2160"/>
          <w:tab w:val="left" w:pos="2692"/>
        </w:tabs>
        <w:rPr>
          <w:rFonts w:eastAsia="Times New Roman" w:cs="Times New Roman"/>
          <w:szCs w:val="24"/>
        </w:rPr>
      </w:pPr>
    </w:p>
    <w:p w14:paraId="3BE3F88D" w14:textId="5E88556E" w:rsidR="005C3467" w:rsidRPr="005C3467" w:rsidRDefault="005C3467" w:rsidP="005C346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</w:p>
    <w:p w14:paraId="1DE8DCB5" w14:textId="306F1844" w:rsidR="005C3467" w:rsidRPr="005C3467" w:rsidRDefault="005C3467" w:rsidP="005C3467">
      <w:pPr>
        <w:pStyle w:val="NoSpacing"/>
        <w:rPr>
          <w:rFonts w:eastAsia="Times New Roman" w:cs="Times New Roman"/>
          <w:szCs w:val="24"/>
        </w:rPr>
      </w:pPr>
    </w:p>
    <w:p w14:paraId="48F3C112" w14:textId="32583B8B" w:rsidR="005C3467" w:rsidRPr="005C3467" w:rsidRDefault="005C3467" w:rsidP="005C3467">
      <w:pPr>
        <w:pStyle w:val="NoSpacing"/>
        <w:rPr>
          <w:rFonts w:eastAsia="Times New Roman" w:cs="Times New Roman"/>
          <w:szCs w:val="24"/>
        </w:rPr>
      </w:pPr>
    </w:p>
    <w:p w14:paraId="39D6D017" w14:textId="0932F301" w:rsidR="005C3467" w:rsidRPr="005C3467" w:rsidRDefault="005C3467" w:rsidP="005C3467">
      <w:pPr>
        <w:pStyle w:val="NoSpacing"/>
        <w:rPr>
          <w:rFonts w:cs="Times New Roman"/>
          <w:szCs w:val="24"/>
        </w:rPr>
      </w:pPr>
    </w:p>
    <w:sectPr w:rsidR="005C3467" w:rsidRPr="005C34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E5FFF" w14:textId="77777777" w:rsidR="00A97EDC" w:rsidRDefault="00A97EDC" w:rsidP="009139A6">
      <w:r>
        <w:separator/>
      </w:r>
    </w:p>
  </w:endnote>
  <w:endnote w:type="continuationSeparator" w:id="0">
    <w:p w14:paraId="7BE744ED" w14:textId="77777777" w:rsidR="00A97EDC" w:rsidRDefault="00A97E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5E9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6B4F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2986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5F64B" w14:textId="77777777" w:rsidR="00A97EDC" w:rsidRDefault="00A97EDC" w:rsidP="009139A6">
      <w:r>
        <w:separator/>
      </w:r>
    </w:p>
  </w:footnote>
  <w:footnote w:type="continuationSeparator" w:id="0">
    <w:p w14:paraId="1EC4ED77" w14:textId="77777777" w:rsidR="00A97EDC" w:rsidRDefault="00A97E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E69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D7F5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5F8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EDC"/>
    <w:rsid w:val="000666E0"/>
    <w:rsid w:val="002510B7"/>
    <w:rsid w:val="005C130B"/>
    <w:rsid w:val="005C3467"/>
    <w:rsid w:val="00826F5C"/>
    <w:rsid w:val="009139A6"/>
    <w:rsid w:val="009448BB"/>
    <w:rsid w:val="00947624"/>
    <w:rsid w:val="00A3176C"/>
    <w:rsid w:val="00A97EDC"/>
    <w:rsid w:val="00AE65F8"/>
    <w:rsid w:val="00BA00AB"/>
    <w:rsid w:val="00CB4ED9"/>
    <w:rsid w:val="00E21FF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2A245"/>
  <w15:chartTrackingRefBased/>
  <w15:docId w15:val="{D3897F6A-C82B-4C04-9D38-472E344F4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23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2023-05-23T07:37:00Z</dcterms:created>
  <dcterms:modified xsi:type="dcterms:W3CDTF">2023-05-23T08:05:00Z</dcterms:modified>
</cp:coreProperties>
</file>